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20"/>
        <w:gridCol w:w="4364"/>
      </w:tblGrid>
      <w:tr w:rsidR="006C32C7" w:rsidRPr="006C32C7" w14:paraId="3AA521B6" w14:textId="77777777" w:rsidTr="00F504AA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5E11" w14:textId="613282E2" w:rsidR="00FC2E64" w:rsidRPr="005432D0" w:rsidRDefault="005432D0" w:rsidP="005432D0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Cs w:val="18"/>
              </w:rPr>
            </w:pPr>
            <w:r w:rsidRPr="005432D0">
              <w:rPr>
                <w:bCs/>
                <w:color w:val="000000"/>
                <w:spacing w:val="-6"/>
              </w:rPr>
              <w:t>Oznaczenie ZKSS</w:t>
            </w:r>
          </w:p>
        </w:tc>
        <w:tc>
          <w:tcPr>
            <w:tcW w:w="4524" w:type="dxa"/>
            <w:tcBorders>
              <w:left w:val="single" w:sz="4" w:space="0" w:color="auto"/>
            </w:tcBorders>
            <w:shd w:val="clear" w:color="auto" w:fill="auto"/>
          </w:tcPr>
          <w:p w14:paraId="0D4F6A13" w14:textId="05A88672" w:rsidR="006C32C7" w:rsidRPr="006C32C7" w:rsidRDefault="005432D0" w:rsidP="006C32C7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rPr>
                <w:iCs/>
              </w:rPr>
              <w:t>…………….</w:t>
            </w:r>
            <w:r w:rsidR="00BD652B">
              <w:rPr>
                <w:iCs/>
              </w:rPr>
              <w:t>,</w:t>
            </w:r>
            <w:r w:rsidR="006C32C7" w:rsidRPr="006C32C7">
              <w:rPr>
                <w:bCs/>
                <w:iCs/>
                <w:szCs w:val="16"/>
              </w:rPr>
              <w:t xml:space="preserve">, </w:t>
            </w:r>
            <w:r w:rsidR="006C32C7" w:rsidRPr="006C32C7">
              <w:rPr>
                <w:bCs/>
                <w:iCs/>
              </w:rPr>
              <w:t xml:space="preserve">dnia </w:t>
            </w:r>
            <w:r>
              <w:rPr>
                <w:bCs/>
                <w:iCs/>
              </w:rPr>
              <w:t>………………….</w:t>
            </w:r>
          </w:p>
        </w:tc>
      </w:tr>
    </w:tbl>
    <w:p w14:paraId="6C0B0F8B" w14:textId="77777777" w:rsidR="006C32C7" w:rsidRPr="006C32C7" w:rsidRDefault="006C32C7" w:rsidP="006C32C7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 w:rsidRPr="006C32C7">
        <w:rPr>
          <w:color w:val="000000"/>
          <w:spacing w:val="-6"/>
          <w:sz w:val="22"/>
          <w:szCs w:val="24"/>
        </w:rPr>
        <w:t xml:space="preserve">  </w:t>
      </w:r>
    </w:p>
    <w:p w14:paraId="26BC14F2" w14:textId="77777777" w:rsidR="0050230D" w:rsidRPr="0050230D" w:rsidRDefault="0050230D" w:rsidP="0050230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  <w:bookmarkStart w:id="0" w:name="_Hlk482619535"/>
      <w:bookmarkStart w:id="1" w:name="_Hlk482865987"/>
    </w:p>
    <w:p w14:paraId="187C595D" w14:textId="12B780C5" w:rsidR="0050230D" w:rsidRPr="006B6F5B" w:rsidRDefault="006B6F5B" w:rsidP="006B6F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Pan/Pani…………………….</w:t>
      </w:r>
    </w:p>
    <w:p w14:paraId="24D3C555" w14:textId="08B25FD1" w:rsidR="006B6F5B" w:rsidRPr="006B6F5B" w:rsidRDefault="006B6F5B" w:rsidP="006B6F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3E12790B" w14:textId="334DA04C" w:rsidR="006B6F5B" w:rsidRPr="006B6F5B" w:rsidRDefault="006B6F5B" w:rsidP="006B6F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3BE9FC4C" w14:textId="77777777" w:rsidR="006B6F5B" w:rsidRDefault="006B6F5B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5A91C8E1" w14:textId="77777777" w:rsidR="006B6F5B" w:rsidRDefault="006B6F5B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757D0944" w14:textId="1A80CEFF" w:rsidR="0050230D" w:rsidRPr="006B6F5B" w:rsidRDefault="0050230D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6B6F5B">
        <w:rPr>
          <w:b/>
          <w:color w:val="000000"/>
          <w:spacing w:val="-4"/>
          <w:sz w:val="20"/>
        </w:rPr>
        <w:t xml:space="preserve">Sygnatura akt kuratorskich: </w:t>
      </w:r>
    </w:p>
    <w:p w14:paraId="58D976A7" w14:textId="7F724493" w:rsidR="0050230D" w:rsidRPr="0050230D" w:rsidRDefault="0050230D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</w:t>
      </w:r>
      <w:r>
        <w:rPr>
          <w:b/>
          <w:color w:val="000000"/>
          <w:spacing w:val="-4"/>
          <w:sz w:val="20"/>
        </w:rPr>
        <w:t xml:space="preserve"> sprawy:</w:t>
      </w:r>
    </w:p>
    <w:p w14:paraId="0DECB18A" w14:textId="29A9D5BD" w:rsidR="00EC02DD" w:rsidRPr="0050230D" w:rsidRDefault="0050230D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 akt:</w:t>
      </w:r>
    </w:p>
    <w:p w14:paraId="0B571BB9" w14:textId="6986382F" w:rsidR="00C71E4E" w:rsidRPr="0050230D" w:rsidRDefault="00C71E4E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5D264D05" w14:textId="77777777" w:rsidR="00C71E4E" w:rsidRDefault="00C71E4E" w:rsidP="003C60C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4C63C10A" w14:textId="77777777" w:rsidR="003C60C3" w:rsidRPr="0005292B" w:rsidRDefault="003C60C3" w:rsidP="00DD341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8"/>
          <w:szCs w:val="28"/>
        </w:rPr>
      </w:pPr>
      <w:r w:rsidRPr="0005292B">
        <w:rPr>
          <w:b/>
          <w:color w:val="000000"/>
          <w:spacing w:val="-4"/>
          <w:sz w:val="28"/>
          <w:szCs w:val="28"/>
        </w:rPr>
        <w:t>Wezwanie</w:t>
      </w:r>
    </w:p>
    <w:p w14:paraId="29F18888" w14:textId="2CC54661" w:rsidR="003C60C3" w:rsidRDefault="00602DA1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bookmarkStart w:id="2" w:name="_Hlk484674579"/>
      <w:bookmarkStart w:id="3" w:name="_Hlk482772048"/>
      <w:r>
        <w:rPr>
          <w:b/>
          <w:sz w:val="24"/>
          <w:szCs w:val="24"/>
        </w:rPr>
        <w:t>k</w:t>
      </w:r>
      <w:r w:rsidR="00E814EF" w:rsidRPr="0005292B">
        <w:rPr>
          <w:b/>
          <w:sz w:val="24"/>
          <w:szCs w:val="24"/>
        </w:rPr>
        <w:t xml:space="preserve">urator </w:t>
      </w:r>
      <w:r>
        <w:rPr>
          <w:b/>
          <w:sz w:val="24"/>
          <w:szCs w:val="24"/>
        </w:rPr>
        <w:t>z</w:t>
      </w:r>
      <w:r w:rsidR="00080908" w:rsidRPr="0005292B">
        <w:rPr>
          <w:b/>
          <w:sz w:val="24"/>
          <w:szCs w:val="24"/>
        </w:rPr>
        <w:t>awodowy</w:t>
      </w:r>
      <w:r w:rsidR="00E814EF" w:rsidRPr="0005292B">
        <w:rPr>
          <w:b/>
          <w:sz w:val="24"/>
          <w:szCs w:val="24"/>
        </w:rPr>
        <w:t xml:space="preserve"> </w:t>
      </w:r>
      <w:bookmarkEnd w:id="0"/>
      <w:r w:rsidR="003C60C3" w:rsidRPr="0005292B">
        <w:rPr>
          <w:b/>
          <w:sz w:val="24"/>
          <w:szCs w:val="24"/>
        </w:rPr>
        <w:t xml:space="preserve"> w sprawach rodzinnych S</w:t>
      </w:r>
      <w:r w:rsidR="007C35EF">
        <w:rPr>
          <w:b/>
          <w:sz w:val="24"/>
          <w:szCs w:val="24"/>
        </w:rPr>
        <w:t>ą</w:t>
      </w:r>
      <w:r w:rsidR="003C60C3" w:rsidRPr="0005292B">
        <w:rPr>
          <w:b/>
          <w:sz w:val="24"/>
          <w:szCs w:val="24"/>
        </w:rPr>
        <w:t>du Rejonowego</w:t>
      </w:r>
    </w:p>
    <w:p w14:paraId="320F9276" w14:textId="77777777" w:rsidR="00986591" w:rsidRDefault="00986591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</w:p>
    <w:p w14:paraId="1A729688" w14:textId="77777777" w:rsidR="00986591" w:rsidRDefault="00986591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</w:p>
    <w:p w14:paraId="390594D5" w14:textId="1F621C00" w:rsidR="00D53B81" w:rsidRPr="0005292B" w:rsidRDefault="003C60C3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bookmarkStart w:id="4" w:name="_Hlk484676144"/>
      <w:bookmarkEnd w:id="2"/>
      <w:r w:rsidRPr="0005292B">
        <w:rPr>
          <w:sz w:val="24"/>
          <w:szCs w:val="24"/>
        </w:rPr>
        <w:t xml:space="preserve">wzywa </w:t>
      </w:r>
      <w:r w:rsidR="00BD652B">
        <w:rPr>
          <w:sz w:val="24"/>
          <w:szCs w:val="24"/>
        </w:rPr>
        <w:t>Panią/Pana</w:t>
      </w:r>
      <w:r w:rsidR="00080908" w:rsidRPr="0005292B">
        <w:rPr>
          <w:sz w:val="24"/>
          <w:szCs w:val="24"/>
        </w:rPr>
        <w:t xml:space="preserve"> </w:t>
      </w:r>
      <w:r w:rsidRPr="0005292B">
        <w:rPr>
          <w:sz w:val="24"/>
          <w:szCs w:val="24"/>
        </w:rPr>
        <w:t>,</w:t>
      </w:r>
      <w:r w:rsidR="00D120A6">
        <w:rPr>
          <w:sz w:val="24"/>
          <w:szCs w:val="24"/>
        </w:rPr>
        <w:t xml:space="preserve"> </w:t>
      </w:r>
      <w:r w:rsidRPr="0005292B">
        <w:rPr>
          <w:sz w:val="24"/>
          <w:szCs w:val="24"/>
        </w:rPr>
        <w:t xml:space="preserve">aby  </w:t>
      </w:r>
      <w:r w:rsidR="00BD652B">
        <w:rPr>
          <w:sz w:val="24"/>
          <w:szCs w:val="24"/>
        </w:rPr>
        <w:t>w terminie 7 dni od daty otrzymania pisma</w:t>
      </w:r>
      <w:r w:rsidRPr="0005292B">
        <w:rPr>
          <w:sz w:val="24"/>
          <w:szCs w:val="24"/>
        </w:rPr>
        <w:t xml:space="preserve"> </w:t>
      </w:r>
      <w:r w:rsidR="00B35F7F" w:rsidRPr="0005292B">
        <w:rPr>
          <w:sz w:val="24"/>
          <w:szCs w:val="24"/>
        </w:rPr>
        <w:t xml:space="preserve"> </w:t>
      </w:r>
      <w:r w:rsidR="00C71E4E">
        <w:rPr>
          <w:sz w:val="24"/>
          <w:szCs w:val="24"/>
        </w:rPr>
        <w:t>………………..</w:t>
      </w:r>
    </w:p>
    <w:p w14:paraId="262B766A" w14:textId="79C475BD" w:rsidR="00080908" w:rsidRPr="0005292B" w:rsidRDefault="00BD652B" w:rsidP="0008090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stawił(a)</w:t>
      </w:r>
      <w:r w:rsidR="00B35F7F" w:rsidRPr="0005292B">
        <w:rPr>
          <w:sz w:val="24"/>
          <w:szCs w:val="24"/>
        </w:rPr>
        <w:t xml:space="preserve"> się w tut. </w:t>
      </w:r>
      <w:r w:rsidR="0057590B">
        <w:rPr>
          <w:sz w:val="24"/>
          <w:szCs w:val="24"/>
        </w:rPr>
        <w:t>Zespole</w:t>
      </w:r>
      <w:r w:rsidR="00C71E4E">
        <w:rPr>
          <w:sz w:val="24"/>
          <w:szCs w:val="24"/>
        </w:rPr>
        <w:t xml:space="preserve"> KSS</w:t>
      </w:r>
      <w:r w:rsidR="0057590B">
        <w:rPr>
          <w:sz w:val="24"/>
          <w:szCs w:val="24"/>
        </w:rPr>
        <w:t xml:space="preserve"> </w:t>
      </w:r>
      <w:r w:rsidR="00464AFF">
        <w:rPr>
          <w:sz w:val="24"/>
          <w:szCs w:val="24"/>
        </w:rPr>
        <w:t xml:space="preserve">pod adresem </w:t>
      </w:r>
      <w:r w:rsidR="0057590B">
        <w:rPr>
          <w:sz w:val="24"/>
          <w:szCs w:val="24"/>
        </w:rPr>
        <w:t xml:space="preserve"> </w:t>
      </w:r>
      <w:r w:rsidR="00C71E4E">
        <w:rPr>
          <w:bCs/>
          <w:sz w:val="24"/>
        </w:rPr>
        <w:t>……………..</w:t>
      </w:r>
      <w:r>
        <w:rPr>
          <w:bCs/>
          <w:sz w:val="24"/>
        </w:rPr>
        <w:t xml:space="preserve">, ul. </w:t>
      </w:r>
      <w:r w:rsidR="00C71E4E">
        <w:rPr>
          <w:bCs/>
          <w:sz w:val="24"/>
        </w:rPr>
        <w:t>………………</w:t>
      </w:r>
      <w:r w:rsidR="0057590B">
        <w:rPr>
          <w:bCs/>
          <w:sz w:val="24"/>
        </w:rPr>
        <w:t>,</w:t>
      </w:r>
      <w:r w:rsidR="00B35F7F" w:rsidRPr="0005292B">
        <w:rPr>
          <w:sz w:val="24"/>
          <w:szCs w:val="24"/>
        </w:rPr>
        <w:t xml:space="preserve"> w pokoju numer </w:t>
      </w:r>
      <w:r w:rsidR="00C71E4E">
        <w:rPr>
          <w:sz w:val="24"/>
          <w:szCs w:val="24"/>
        </w:rPr>
        <w:t>…………………</w:t>
      </w:r>
      <w:r w:rsidR="00B35F7F" w:rsidRPr="0005292B">
        <w:rPr>
          <w:sz w:val="24"/>
          <w:szCs w:val="24"/>
        </w:rPr>
        <w:t xml:space="preserve"> na rozmowę.</w:t>
      </w:r>
    </w:p>
    <w:p w14:paraId="6C6A7B79" w14:textId="77777777" w:rsidR="00D53B81" w:rsidRPr="0005292B" w:rsidRDefault="00D53B81" w:rsidP="0008090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4C0FCF49" w14:textId="77777777" w:rsidR="00B35F7F" w:rsidRPr="0005292B" w:rsidRDefault="00B35F7F" w:rsidP="00D53B8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5292B">
        <w:rPr>
          <w:sz w:val="24"/>
          <w:szCs w:val="24"/>
        </w:rPr>
        <w:t>Stawiennictwo obowiązkowe.</w:t>
      </w:r>
    </w:p>
    <w:p w14:paraId="159006F4" w14:textId="77777777" w:rsidR="00D53B81" w:rsidRPr="003971E8" w:rsidRDefault="00B35F7F" w:rsidP="00B35F7F">
      <w:pPr>
        <w:rPr>
          <w:sz w:val="20"/>
        </w:rPr>
      </w:pPr>
      <w:r w:rsidRPr="003971E8">
        <w:rPr>
          <w:sz w:val="20"/>
        </w:rPr>
        <w:t>Kurator zawodowy pełni dyżur w Zespole Kuratorskiej Służby Sądowej,</w:t>
      </w:r>
      <w:r w:rsidR="00464AFF">
        <w:rPr>
          <w:sz w:val="20"/>
        </w:rPr>
        <w:t xml:space="preserve"> pod adresem</w:t>
      </w:r>
      <w:r w:rsidRPr="003971E8">
        <w:rPr>
          <w:sz w:val="20"/>
        </w:rPr>
        <w:t xml:space="preserve"> </w:t>
      </w:r>
    </w:p>
    <w:p w14:paraId="5167738A" w14:textId="2D1E4F00" w:rsidR="00B35F7F" w:rsidRPr="003971E8" w:rsidRDefault="00602DA1" w:rsidP="00B35F7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0"/>
        </w:rPr>
      </w:pPr>
      <w:r>
        <w:rPr>
          <w:bCs/>
          <w:sz w:val="20"/>
        </w:rPr>
        <w:t>…………………</w:t>
      </w:r>
      <w:r w:rsidR="00BD652B">
        <w:rPr>
          <w:bCs/>
          <w:sz w:val="20"/>
        </w:rPr>
        <w:t xml:space="preserve">, ul. </w:t>
      </w:r>
      <w:r>
        <w:rPr>
          <w:bCs/>
          <w:sz w:val="20"/>
        </w:rPr>
        <w:t>…………………</w:t>
      </w:r>
      <w:r w:rsidR="00B35F7F" w:rsidRPr="003971E8">
        <w:rPr>
          <w:sz w:val="20"/>
        </w:rPr>
        <w:t xml:space="preserve">, </w:t>
      </w:r>
      <w:r w:rsidR="00D120A6">
        <w:rPr>
          <w:sz w:val="20"/>
        </w:rPr>
        <w:t xml:space="preserve"> </w:t>
      </w:r>
      <w:r w:rsidR="00B35F7F" w:rsidRPr="003971E8">
        <w:rPr>
          <w:sz w:val="20"/>
        </w:rPr>
        <w:t xml:space="preserve">pokój nr </w:t>
      </w:r>
      <w:r>
        <w:rPr>
          <w:bCs/>
          <w:sz w:val="20"/>
        </w:rPr>
        <w:t>……………….</w:t>
      </w:r>
      <w:r w:rsidR="00B35F7F" w:rsidRPr="003971E8">
        <w:rPr>
          <w:sz w:val="20"/>
        </w:rPr>
        <w:t xml:space="preserve">w dniach </w:t>
      </w:r>
      <w:r>
        <w:rPr>
          <w:sz w:val="20"/>
        </w:rPr>
        <w:t>…………..</w:t>
      </w:r>
      <w:r w:rsidR="00986591">
        <w:rPr>
          <w:bCs/>
          <w:sz w:val="20"/>
        </w:rPr>
        <w:t>…</w:t>
      </w:r>
    </w:p>
    <w:bookmarkEnd w:id="1"/>
    <w:bookmarkEnd w:id="3"/>
    <w:bookmarkEnd w:id="4"/>
    <w:p w14:paraId="3F5A7530" w14:textId="7CE5E7E1" w:rsidR="00255CDF" w:rsidRDefault="00255CDF" w:rsidP="00255CDF">
      <w:pPr>
        <w:pStyle w:val="Podpowied"/>
        <w:tabs>
          <w:tab w:val="center" w:pos="7230"/>
        </w:tabs>
      </w:pPr>
      <w:r>
        <w:tab/>
      </w:r>
      <w:r w:rsidR="00DD341B">
        <w:tab/>
      </w:r>
      <w:r w:rsidR="00DD341B">
        <w:tab/>
      </w:r>
    </w:p>
    <w:p w14:paraId="0C4E87EF" w14:textId="77777777" w:rsidR="00986591" w:rsidRDefault="00986591" w:rsidP="00255CDF">
      <w:pPr>
        <w:pStyle w:val="Podpowied"/>
        <w:tabs>
          <w:tab w:val="center" w:pos="7230"/>
        </w:tabs>
      </w:pPr>
    </w:p>
    <w:p w14:paraId="3BC198F7" w14:textId="77777777" w:rsidR="00986591" w:rsidRDefault="00986591" w:rsidP="00255CDF">
      <w:pPr>
        <w:pStyle w:val="Podpowied"/>
        <w:tabs>
          <w:tab w:val="center" w:pos="7230"/>
        </w:tabs>
      </w:pPr>
    </w:p>
    <w:p w14:paraId="0D161DF7" w14:textId="77777777" w:rsidR="00986591" w:rsidRDefault="00986591" w:rsidP="00255CDF">
      <w:pPr>
        <w:pStyle w:val="Podpowied"/>
        <w:tabs>
          <w:tab w:val="center" w:pos="7230"/>
        </w:tabs>
      </w:pPr>
    </w:p>
    <w:p w14:paraId="2488453A" w14:textId="77777777" w:rsidR="00986591" w:rsidRDefault="00986591" w:rsidP="00255CDF">
      <w:pPr>
        <w:pStyle w:val="Podpowied"/>
        <w:tabs>
          <w:tab w:val="center" w:pos="7230"/>
        </w:tabs>
      </w:pPr>
    </w:p>
    <w:p w14:paraId="1AD49A43" w14:textId="77777777" w:rsidR="00986591" w:rsidRDefault="00986591" w:rsidP="00255CDF">
      <w:pPr>
        <w:pStyle w:val="Podpowied"/>
        <w:tabs>
          <w:tab w:val="center" w:pos="7230"/>
        </w:tabs>
      </w:pPr>
    </w:p>
    <w:p w14:paraId="692ECE29" w14:textId="77777777" w:rsidR="00986591" w:rsidRDefault="00986591" w:rsidP="00255CDF">
      <w:pPr>
        <w:pStyle w:val="Podpowied"/>
        <w:tabs>
          <w:tab w:val="center" w:pos="7230"/>
        </w:tabs>
      </w:pPr>
    </w:p>
    <w:p w14:paraId="43A7E239" w14:textId="77777777" w:rsidR="00986591" w:rsidRDefault="00986591" w:rsidP="00255CDF">
      <w:pPr>
        <w:pStyle w:val="Podpowied"/>
        <w:tabs>
          <w:tab w:val="center" w:pos="7230"/>
        </w:tabs>
      </w:pPr>
    </w:p>
    <w:p w14:paraId="1A9E6AB1" w14:textId="77777777" w:rsidR="00986591" w:rsidRDefault="00986591" w:rsidP="00255CDF">
      <w:pPr>
        <w:pStyle w:val="Podpowied"/>
        <w:tabs>
          <w:tab w:val="center" w:pos="7230"/>
        </w:tabs>
      </w:pPr>
    </w:p>
    <w:p w14:paraId="4A6FD4CD" w14:textId="77777777" w:rsidR="00986591" w:rsidRDefault="00986591" w:rsidP="00255CDF">
      <w:pPr>
        <w:pStyle w:val="Podpowied"/>
        <w:tabs>
          <w:tab w:val="center" w:pos="7230"/>
        </w:tabs>
      </w:pPr>
    </w:p>
    <w:p w14:paraId="3F43A7C5" w14:textId="77777777" w:rsidR="00986591" w:rsidRDefault="00986591" w:rsidP="00255CDF">
      <w:pPr>
        <w:pStyle w:val="Podpowied"/>
        <w:tabs>
          <w:tab w:val="center" w:pos="7230"/>
        </w:tabs>
      </w:pPr>
    </w:p>
    <w:p w14:paraId="21880E9B" w14:textId="77777777" w:rsidR="00986591" w:rsidRDefault="00986591" w:rsidP="00255CDF">
      <w:pPr>
        <w:pStyle w:val="Podpowied"/>
        <w:tabs>
          <w:tab w:val="center" w:pos="7230"/>
        </w:tabs>
      </w:pPr>
    </w:p>
    <w:p w14:paraId="7BA50235" w14:textId="77777777" w:rsidR="00986591" w:rsidRDefault="00986591" w:rsidP="00255CDF">
      <w:pPr>
        <w:pStyle w:val="Podpowied"/>
        <w:tabs>
          <w:tab w:val="center" w:pos="7230"/>
        </w:tabs>
      </w:pPr>
    </w:p>
    <w:p w14:paraId="0452AA69" w14:textId="77777777" w:rsidR="00986591" w:rsidRDefault="00986591" w:rsidP="00255CDF">
      <w:pPr>
        <w:pStyle w:val="Podpowied"/>
        <w:tabs>
          <w:tab w:val="center" w:pos="7230"/>
        </w:tabs>
      </w:pPr>
    </w:p>
    <w:p w14:paraId="72603B0F" w14:textId="77777777" w:rsidR="00986591" w:rsidRDefault="00986591" w:rsidP="00255CDF">
      <w:pPr>
        <w:pStyle w:val="Podpowied"/>
        <w:tabs>
          <w:tab w:val="center" w:pos="7230"/>
        </w:tabs>
      </w:pPr>
    </w:p>
    <w:p w14:paraId="70C6A223" w14:textId="77777777" w:rsidR="00986591" w:rsidRDefault="00986591" w:rsidP="00255CDF">
      <w:pPr>
        <w:pStyle w:val="Podpowied"/>
        <w:tabs>
          <w:tab w:val="center" w:pos="7230"/>
        </w:tabs>
      </w:pPr>
    </w:p>
    <w:p w14:paraId="0F4703F1" w14:textId="77777777" w:rsidR="00986591" w:rsidRDefault="00986591" w:rsidP="00255CDF">
      <w:pPr>
        <w:pStyle w:val="Podpowied"/>
        <w:tabs>
          <w:tab w:val="center" w:pos="7230"/>
        </w:tabs>
      </w:pPr>
    </w:p>
    <w:p w14:paraId="326EE555" w14:textId="77777777" w:rsidR="00986591" w:rsidRDefault="00986591" w:rsidP="00255CDF">
      <w:pPr>
        <w:pStyle w:val="Podpowied"/>
        <w:tabs>
          <w:tab w:val="center" w:pos="7230"/>
        </w:tabs>
      </w:pPr>
    </w:p>
    <w:p w14:paraId="6360AADE" w14:textId="77777777" w:rsidR="00986591" w:rsidRDefault="00986591" w:rsidP="00255CDF">
      <w:pPr>
        <w:pStyle w:val="Podpowied"/>
        <w:tabs>
          <w:tab w:val="center" w:pos="7230"/>
        </w:tabs>
      </w:pPr>
    </w:p>
    <w:p w14:paraId="0E88014F" w14:textId="77777777" w:rsidR="00986591" w:rsidRDefault="00986591" w:rsidP="00255CDF">
      <w:pPr>
        <w:pStyle w:val="Podpowied"/>
        <w:tabs>
          <w:tab w:val="center" w:pos="7230"/>
        </w:tabs>
      </w:pPr>
    </w:p>
    <w:p w14:paraId="12A6F471" w14:textId="77777777" w:rsidR="00986591" w:rsidRDefault="00986591" w:rsidP="00255CDF">
      <w:pPr>
        <w:pStyle w:val="Podpowied"/>
        <w:tabs>
          <w:tab w:val="center" w:pos="7230"/>
        </w:tabs>
      </w:pPr>
    </w:p>
    <w:p w14:paraId="29FC4421" w14:textId="77777777" w:rsidR="00986591" w:rsidRDefault="00986591" w:rsidP="00255CDF">
      <w:pPr>
        <w:pStyle w:val="Podpowied"/>
        <w:tabs>
          <w:tab w:val="center" w:pos="7230"/>
        </w:tabs>
      </w:pPr>
    </w:p>
    <w:p w14:paraId="4DCE7EDA" w14:textId="77777777" w:rsidR="00986591" w:rsidRDefault="00986591" w:rsidP="00255CDF">
      <w:pPr>
        <w:pStyle w:val="Podpowied"/>
        <w:tabs>
          <w:tab w:val="center" w:pos="7230"/>
        </w:tabs>
      </w:pPr>
    </w:p>
    <w:p w14:paraId="05E55B5F" w14:textId="77777777" w:rsidR="00986591" w:rsidRDefault="00986591" w:rsidP="00255CDF">
      <w:pPr>
        <w:pStyle w:val="Podpowied"/>
        <w:tabs>
          <w:tab w:val="center" w:pos="7230"/>
        </w:tabs>
      </w:pPr>
    </w:p>
    <w:p w14:paraId="4AEF0DBF" w14:textId="77777777" w:rsidR="00986591" w:rsidRDefault="00986591" w:rsidP="00255CDF">
      <w:pPr>
        <w:pStyle w:val="Podpowied"/>
        <w:tabs>
          <w:tab w:val="center" w:pos="7230"/>
        </w:tabs>
      </w:pPr>
    </w:p>
    <w:p w14:paraId="4FEF481B" w14:textId="77777777" w:rsidR="00986591" w:rsidRDefault="00986591" w:rsidP="00255CDF">
      <w:pPr>
        <w:pStyle w:val="Podpowied"/>
        <w:tabs>
          <w:tab w:val="center" w:pos="7230"/>
        </w:tabs>
      </w:pPr>
    </w:p>
    <w:p w14:paraId="29AE06FB" w14:textId="77777777" w:rsidR="00986591" w:rsidRDefault="00986591" w:rsidP="00255CDF">
      <w:pPr>
        <w:pStyle w:val="Podpowied"/>
        <w:tabs>
          <w:tab w:val="center" w:pos="7230"/>
        </w:tabs>
      </w:pPr>
    </w:p>
    <w:p w14:paraId="144E967D" w14:textId="77777777" w:rsidR="00986591" w:rsidRDefault="00986591" w:rsidP="00255CDF">
      <w:pPr>
        <w:pStyle w:val="Podpowied"/>
        <w:tabs>
          <w:tab w:val="center" w:pos="7230"/>
        </w:tabs>
      </w:pPr>
    </w:p>
    <w:p w14:paraId="25F001F1" w14:textId="77777777" w:rsidR="00986591" w:rsidRDefault="00986591" w:rsidP="00255CDF">
      <w:pPr>
        <w:pStyle w:val="Podpowied"/>
        <w:tabs>
          <w:tab w:val="center" w:pos="7230"/>
        </w:tabs>
      </w:pPr>
    </w:p>
    <w:p w14:paraId="03874DCD" w14:textId="77777777" w:rsidR="00986591" w:rsidRDefault="00986591" w:rsidP="00255CDF">
      <w:pPr>
        <w:pStyle w:val="Podpowied"/>
        <w:tabs>
          <w:tab w:val="center" w:pos="7230"/>
        </w:tabs>
      </w:pPr>
    </w:p>
    <w:p w14:paraId="78C05D61" w14:textId="77777777" w:rsidR="00986591" w:rsidRDefault="00986591" w:rsidP="00255CDF">
      <w:pPr>
        <w:pStyle w:val="Podpowied"/>
        <w:tabs>
          <w:tab w:val="center" w:pos="7230"/>
        </w:tabs>
      </w:pPr>
    </w:p>
    <w:p w14:paraId="06CB3D04" w14:textId="77777777" w:rsidR="00986591" w:rsidRDefault="00986591" w:rsidP="00255CDF">
      <w:pPr>
        <w:pStyle w:val="Podpowied"/>
        <w:tabs>
          <w:tab w:val="center" w:pos="7230"/>
        </w:tabs>
      </w:pPr>
    </w:p>
    <w:p w14:paraId="3DF06FC9" w14:textId="77777777" w:rsidR="00986591" w:rsidRDefault="00986591" w:rsidP="00255CDF">
      <w:pPr>
        <w:pStyle w:val="Podpowied"/>
        <w:tabs>
          <w:tab w:val="center" w:pos="7230"/>
        </w:tabs>
      </w:pPr>
    </w:p>
    <w:p w14:paraId="4BFD47BD" w14:textId="77777777" w:rsidR="00986591" w:rsidRDefault="00986591" w:rsidP="00255CDF">
      <w:pPr>
        <w:pStyle w:val="Podpowied"/>
        <w:tabs>
          <w:tab w:val="center" w:pos="7230"/>
        </w:tabs>
      </w:pPr>
    </w:p>
    <w:p w14:paraId="4EB5EFB5" w14:textId="77777777" w:rsidR="00986591" w:rsidRDefault="00986591" w:rsidP="00255CDF">
      <w:pPr>
        <w:pStyle w:val="Podpowied"/>
        <w:tabs>
          <w:tab w:val="center" w:pos="7230"/>
        </w:tabs>
      </w:pPr>
    </w:p>
    <w:p w14:paraId="34B9C89F" w14:textId="77777777" w:rsidR="007956ED" w:rsidRPr="003971E8" w:rsidRDefault="007956ED" w:rsidP="00255CDF">
      <w:pPr>
        <w:pStyle w:val="Pouczenienagwek"/>
        <w:spacing w:after="0"/>
        <w:jc w:val="left"/>
        <w:rPr>
          <w:rFonts w:cs="Times New Roman"/>
          <w:b w:val="0"/>
          <w:caps w:val="0"/>
          <w:spacing w:val="0"/>
          <w:sz w:val="14"/>
          <w:szCs w:val="14"/>
        </w:rPr>
      </w:pPr>
    </w:p>
    <w:sectPr w:rsidR="007956ED" w:rsidRPr="003971E8" w:rsidSect="0005292B">
      <w:headerReference w:type="default" r:id="rId7"/>
      <w:footerReference w:type="default" r:id="rId8"/>
      <w:pgSz w:w="11907" w:h="16840" w:code="9"/>
      <w:pgMar w:top="720" w:right="1418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84C03" w14:textId="77777777" w:rsidR="00EE2753" w:rsidRDefault="00EE2753">
      <w:r>
        <w:separator/>
      </w:r>
    </w:p>
  </w:endnote>
  <w:endnote w:type="continuationSeparator" w:id="0">
    <w:p w14:paraId="6BE6A2F7" w14:textId="77777777" w:rsidR="00EE2753" w:rsidRDefault="00EE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1781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C0E13" w14:textId="77777777" w:rsidR="00EE2753" w:rsidRDefault="00EE2753">
      <w:r>
        <w:separator/>
      </w:r>
    </w:p>
  </w:footnote>
  <w:footnote w:type="continuationSeparator" w:id="0">
    <w:p w14:paraId="17DE3B4A" w14:textId="77777777" w:rsidR="00EE2753" w:rsidRDefault="00EE2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825B2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5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2B"/>
    <w:rsid w:val="00002337"/>
    <w:rsid w:val="00004987"/>
    <w:rsid w:val="0005292B"/>
    <w:rsid w:val="00055E08"/>
    <w:rsid w:val="000640B3"/>
    <w:rsid w:val="00071E0F"/>
    <w:rsid w:val="00080908"/>
    <w:rsid w:val="000B60C9"/>
    <w:rsid w:val="000B7FF8"/>
    <w:rsid w:val="00102560"/>
    <w:rsid w:val="00105351"/>
    <w:rsid w:val="00115EEF"/>
    <w:rsid w:val="001164B2"/>
    <w:rsid w:val="0012086E"/>
    <w:rsid w:val="00120917"/>
    <w:rsid w:val="001378FA"/>
    <w:rsid w:val="00147C80"/>
    <w:rsid w:val="00147DF5"/>
    <w:rsid w:val="001848E2"/>
    <w:rsid w:val="00195FCE"/>
    <w:rsid w:val="001A161A"/>
    <w:rsid w:val="001A4F88"/>
    <w:rsid w:val="001A6103"/>
    <w:rsid w:val="001B6AF8"/>
    <w:rsid w:val="001C72C1"/>
    <w:rsid w:val="001E1838"/>
    <w:rsid w:val="001F180E"/>
    <w:rsid w:val="00207006"/>
    <w:rsid w:val="00236867"/>
    <w:rsid w:val="00255CDF"/>
    <w:rsid w:val="00286DCA"/>
    <w:rsid w:val="0028781B"/>
    <w:rsid w:val="00297067"/>
    <w:rsid w:val="002C6A25"/>
    <w:rsid w:val="002E4213"/>
    <w:rsid w:val="0030198D"/>
    <w:rsid w:val="00302F64"/>
    <w:rsid w:val="00305CA4"/>
    <w:rsid w:val="00307D37"/>
    <w:rsid w:val="00322E68"/>
    <w:rsid w:val="00335977"/>
    <w:rsid w:val="003442EC"/>
    <w:rsid w:val="00362E6A"/>
    <w:rsid w:val="00383BD6"/>
    <w:rsid w:val="003971E8"/>
    <w:rsid w:val="003A773F"/>
    <w:rsid w:val="003B2C79"/>
    <w:rsid w:val="003C60C3"/>
    <w:rsid w:val="003D2842"/>
    <w:rsid w:val="003D4264"/>
    <w:rsid w:val="003F18E1"/>
    <w:rsid w:val="004329FA"/>
    <w:rsid w:val="00455D1A"/>
    <w:rsid w:val="00456D75"/>
    <w:rsid w:val="00456FD2"/>
    <w:rsid w:val="00464AFF"/>
    <w:rsid w:val="004771A4"/>
    <w:rsid w:val="004B7A51"/>
    <w:rsid w:val="004C067B"/>
    <w:rsid w:val="004C4593"/>
    <w:rsid w:val="004F546D"/>
    <w:rsid w:val="0050230D"/>
    <w:rsid w:val="00531BE0"/>
    <w:rsid w:val="00534620"/>
    <w:rsid w:val="005432D0"/>
    <w:rsid w:val="00571DA6"/>
    <w:rsid w:val="0057590B"/>
    <w:rsid w:val="005761C8"/>
    <w:rsid w:val="00586192"/>
    <w:rsid w:val="00590FDA"/>
    <w:rsid w:val="00595A1C"/>
    <w:rsid w:val="0059704E"/>
    <w:rsid w:val="005C1CA2"/>
    <w:rsid w:val="00602DA1"/>
    <w:rsid w:val="0061045F"/>
    <w:rsid w:val="0061135F"/>
    <w:rsid w:val="00630DC5"/>
    <w:rsid w:val="006723DC"/>
    <w:rsid w:val="00691D95"/>
    <w:rsid w:val="006958DD"/>
    <w:rsid w:val="006B6F5B"/>
    <w:rsid w:val="006C32C7"/>
    <w:rsid w:val="00705158"/>
    <w:rsid w:val="00753636"/>
    <w:rsid w:val="007658C5"/>
    <w:rsid w:val="00790CEB"/>
    <w:rsid w:val="0079482C"/>
    <w:rsid w:val="007956ED"/>
    <w:rsid w:val="007B2C9C"/>
    <w:rsid w:val="007C35EF"/>
    <w:rsid w:val="007D3AAC"/>
    <w:rsid w:val="007E1F32"/>
    <w:rsid w:val="00840BBA"/>
    <w:rsid w:val="00863C39"/>
    <w:rsid w:val="008758E6"/>
    <w:rsid w:val="00883538"/>
    <w:rsid w:val="00885BD5"/>
    <w:rsid w:val="008904AF"/>
    <w:rsid w:val="008A0A22"/>
    <w:rsid w:val="008A118C"/>
    <w:rsid w:val="008A755D"/>
    <w:rsid w:val="008A7818"/>
    <w:rsid w:val="008A7CDA"/>
    <w:rsid w:val="008C332C"/>
    <w:rsid w:val="008E4C29"/>
    <w:rsid w:val="00913EEA"/>
    <w:rsid w:val="00926665"/>
    <w:rsid w:val="00927322"/>
    <w:rsid w:val="00944077"/>
    <w:rsid w:val="00946A5A"/>
    <w:rsid w:val="009528B5"/>
    <w:rsid w:val="009638E2"/>
    <w:rsid w:val="009652D4"/>
    <w:rsid w:val="00985F0F"/>
    <w:rsid w:val="00986591"/>
    <w:rsid w:val="00986D4A"/>
    <w:rsid w:val="009A6843"/>
    <w:rsid w:val="009D66A1"/>
    <w:rsid w:val="009E1D92"/>
    <w:rsid w:val="009E638E"/>
    <w:rsid w:val="009F4C94"/>
    <w:rsid w:val="00A02028"/>
    <w:rsid w:val="00A14806"/>
    <w:rsid w:val="00A33F2A"/>
    <w:rsid w:val="00A70DD7"/>
    <w:rsid w:val="00A94EB7"/>
    <w:rsid w:val="00AA47D7"/>
    <w:rsid w:val="00AA749E"/>
    <w:rsid w:val="00AB6BFD"/>
    <w:rsid w:val="00AB77EB"/>
    <w:rsid w:val="00AE7B66"/>
    <w:rsid w:val="00AF1AB2"/>
    <w:rsid w:val="00AF3B17"/>
    <w:rsid w:val="00AF62DC"/>
    <w:rsid w:val="00B014D7"/>
    <w:rsid w:val="00B06337"/>
    <w:rsid w:val="00B35F7F"/>
    <w:rsid w:val="00B44B8C"/>
    <w:rsid w:val="00B5195D"/>
    <w:rsid w:val="00B62B37"/>
    <w:rsid w:val="00B768B3"/>
    <w:rsid w:val="00BA16D0"/>
    <w:rsid w:val="00BA2CBC"/>
    <w:rsid w:val="00BB0B6C"/>
    <w:rsid w:val="00BD02C8"/>
    <w:rsid w:val="00BD652B"/>
    <w:rsid w:val="00BF2522"/>
    <w:rsid w:val="00C03160"/>
    <w:rsid w:val="00C074BF"/>
    <w:rsid w:val="00C16878"/>
    <w:rsid w:val="00C34B54"/>
    <w:rsid w:val="00C50EF8"/>
    <w:rsid w:val="00C5379F"/>
    <w:rsid w:val="00C65D50"/>
    <w:rsid w:val="00C71E4E"/>
    <w:rsid w:val="00C72060"/>
    <w:rsid w:val="00C8549C"/>
    <w:rsid w:val="00C95C06"/>
    <w:rsid w:val="00CA21EC"/>
    <w:rsid w:val="00CA5B49"/>
    <w:rsid w:val="00CC330B"/>
    <w:rsid w:val="00CE106D"/>
    <w:rsid w:val="00CF3D0D"/>
    <w:rsid w:val="00D120A6"/>
    <w:rsid w:val="00D1594F"/>
    <w:rsid w:val="00D21BB2"/>
    <w:rsid w:val="00D23556"/>
    <w:rsid w:val="00D36DF8"/>
    <w:rsid w:val="00D416A0"/>
    <w:rsid w:val="00D53B81"/>
    <w:rsid w:val="00D60135"/>
    <w:rsid w:val="00D61FCD"/>
    <w:rsid w:val="00D8676A"/>
    <w:rsid w:val="00D95FD0"/>
    <w:rsid w:val="00DB2100"/>
    <w:rsid w:val="00DC5CDA"/>
    <w:rsid w:val="00DD341B"/>
    <w:rsid w:val="00DD3B3E"/>
    <w:rsid w:val="00E112A6"/>
    <w:rsid w:val="00E236CD"/>
    <w:rsid w:val="00E70947"/>
    <w:rsid w:val="00E76F0E"/>
    <w:rsid w:val="00E814EF"/>
    <w:rsid w:val="00E8637E"/>
    <w:rsid w:val="00E92DF7"/>
    <w:rsid w:val="00EC02DD"/>
    <w:rsid w:val="00EE2753"/>
    <w:rsid w:val="00F00681"/>
    <w:rsid w:val="00F01916"/>
    <w:rsid w:val="00F21257"/>
    <w:rsid w:val="00F43ACF"/>
    <w:rsid w:val="00F504AA"/>
    <w:rsid w:val="00F5576B"/>
    <w:rsid w:val="00F623DC"/>
    <w:rsid w:val="00F82174"/>
    <w:rsid w:val="00F870CD"/>
    <w:rsid w:val="00F92138"/>
    <w:rsid w:val="00FA0A27"/>
    <w:rsid w:val="00FC2E64"/>
    <w:rsid w:val="00FF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E6C405"/>
  <w15:chartTrackingRefBased/>
  <w15:docId w15:val="{07BC6229-047E-4784-830D-2AE0E06D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a.odelska\AppData\Local\Temp\Kurator3\090841_Wezwanie%20na%20rozmow&#281;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090841_Wezwanie na rozmowę</Template>
  <TotalTime>6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Wezwanie na rozmowę</vt:lpstr>
    </vt:vector>
  </TitlesOfParts>
  <Manager>Krzysztof Habowski</Manager>
  <Company>SR Słupsk, Zespół Kuratorskiej Służby Sądowej  sprawy rodzinne i nieletnich, III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Wezwanie na rozmowę</dc:title>
  <dc:subject>III Alkk 11/24</dc:subject>
  <dc:creator>Anetta Odelska</dc:creator>
  <cp:keywords/>
  <dc:description/>
  <cp:lastModifiedBy>Gierszyński Krzysztof</cp:lastModifiedBy>
  <cp:revision>6</cp:revision>
  <cp:lastPrinted>2003-05-27T06:40:00Z</cp:lastPrinted>
  <dcterms:created xsi:type="dcterms:W3CDTF">2024-09-09T07:11:00Z</dcterms:created>
  <dcterms:modified xsi:type="dcterms:W3CDTF">2025-01-31T08:49:00Z</dcterms:modified>
  <cp:category>Wezwanie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4076-2401681-21</vt:lpwstr>
  </property>
  <property fmtid="{D5CDD505-2E9C-101B-9397-08002B2CF9AE}" pid="5" name="System operacyjny">
    <vt:lpwstr>Microsoft Windows NT 6.2.9200.0</vt:lpwstr>
  </property>
</Properties>
</file>